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07818" w14:textId="2E04E4F9" w:rsidR="00BA00AB" w:rsidRDefault="00545D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SCISSON</w:t>
      </w:r>
      <w:r>
        <w:rPr>
          <w:rFonts w:ascii="Times New Roman" w:hAnsi="Times New Roman" w:cs="Times New Roman"/>
          <w:sz w:val="24"/>
          <w:szCs w:val="24"/>
        </w:rPr>
        <w:t xml:space="preserve">      (d.1487)</w:t>
      </w:r>
    </w:p>
    <w:p w14:paraId="0CD0E3ED" w14:textId="14D47D38" w:rsidR="00545D21" w:rsidRDefault="00545D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Hessle, East Riding of Yorkshire.</w:t>
      </w:r>
    </w:p>
    <w:p w14:paraId="36D497E6" w14:textId="14D42222" w:rsidR="00545D21" w:rsidRDefault="00545D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E2215" w14:textId="69DE4E27" w:rsidR="00545D21" w:rsidRDefault="00545D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6915CC" w14:textId="15BAA65C" w:rsidR="00545D21" w:rsidRDefault="00545D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Jun.1487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348CCA00" w14:textId="263241FB" w:rsidR="00545D21" w:rsidRDefault="00545D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119F826" w14:textId="0C51ABF7" w:rsidR="00545D21" w:rsidRDefault="00545D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3ED469" w14:textId="69678407" w:rsidR="00545D21" w:rsidRDefault="00545D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40F01C" w14:textId="485E5EB0" w:rsidR="00545D21" w:rsidRPr="00545D21" w:rsidRDefault="00545D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545D21" w:rsidRPr="00545D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FFE34" w14:textId="77777777" w:rsidR="00545D21" w:rsidRDefault="00545D21" w:rsidP="009139A6">
      <w:r>
        <w:separator/>
      </w:r>
    </w:p>
  </w:endnote>
  <w:endnote w:type="continuationSeparator" w:id="0">
    <w:p w14:paraId="08396F02" w14:textId="77777777" w:rsidR="00545D21" w:rsidRDefault="00545D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FCC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954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63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3EDB" w14:textId="77777777" w:rsidR="00545D21" w:rsidRDefault="00545D21" w:rsidP="009139A6">
      <w:r>
        <w:separator/>
      </w:r>
    </w:p>
  </w:footnote>
  <w:footnote w:type="continuationSeparator" w:id="0">
    <w:p w14:paraId="602501B4" w14:textId="77777777" w:rsidR="00545D21" w:rsidRDefault="00545D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DB6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EAE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957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D21"/>
    <w:rsid w:val="000666E0"/>
    <w:rsid w:val="002510B7"/>
    <w:rsid w:val="00545D2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246CF"/>
  <w15:chartTrackingRefBased/>
  <w15:docId w15:val="{2ECAAFFF-1F88-44BF-A05B-2DD948B48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2022-02-26T10:30:00Z</dcterms:created>
  <dcterms:modified xsi:type="dcterms:W3CDTF">2022-02-26T10:33:00Z</dcterms:modified>
</cp:coreProperties>
</file>